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4F6" w:rsidRDefault="003204F6" w:rsidP="003204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KENOWE, junior</w:t>
      </w:r>
      <w:r>
        <w:rPr>
          <w:rFonts w:ascii="Times New Roman" w:hAnsi="Times New Roman" w:cs="Times New Roman"/>
          <w:sz w:val="24"/>
          <w:szCs w:val="24"/>
        </w:rPr>
        <w:t xml:space="preserve">     (fl.1417)</w:t>
      </w:r>
    </w:p>
    <w:p w:rsidR="003204F6" w:rsidRDefault="003204F6" w:rsidP="003204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3204F6" w:rsidRDefault="003204F6" w:rsidP="003204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04F6" w:rsidRDefault="003204F6" w:rsidP="003204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04F6" w:rsidRDefault="003204F6" w:rsidP="003204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Thomas Smyth(q.v.) for eight years.   (“Exeter Freemen” p.42)</w:t>
      </w:r>
    </w:p>
    <w:p w:rsidR="003204F6" w:rsidRDefault="003204F6" w:rsidP="003204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04F6" w:rsidRDefault="003204F6" w:rsidP="003204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04F6" w:rsidRDefault="003204F6" w:rsidP="003204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Sep.1417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3204F6" w:rsidRDefault="003204F6" w:rsidP="003204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04F6" w:rsidRDefault="003204F6" w:rsidP="003204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04F6" w:rsidRDefault="003204F6" w:rsidP="003204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4F6" w:rsidRDefault="003204F6" w:rsidP="00564E3C">
      <w:pPr>
        <w:spacing w:after="0" w:line="240" w:lineRule="auto"/>
      </w:pPr>
      <w:r>
        <w:separator/>
      </w:r>
    </w:p>
  </w:endnote>
  <w:endnote w:type="continuationSeparator" w:id="0">
    <w:p w:rsidR="003204F6" w:rsidRDefault="003204F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204F6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4F6" w:rsidRDefault="003204F6" w:rsidP="00564E3C">
      <w:pPr>
        <w:spacing w:after="0" w:line="240" w:lineRule="auto"/>
      </w:pPr>
      <w:r>
        <w:separator/>
      </w:r>
    </w:p>
  </w:footnote>
  <w:footnote w:type="continuationSeparator" w:id="0">
    <w:p w:rsidR="003204F6" w:rsidRDefault="003204F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F6"/>
    <w:rsid w:val="003204F6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C1E5B0-02DB-4098-9E45-E0832A67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2015-11-03T19:45:00Z</dcterms:created>
  <dcterms:modified xsi:type="dcterms:W3CDTF">2015-11-03T19:46:00Z</dcterms:modified>
</cp:coreProperties>
</file>